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AB" w:rsidRPr="00763173" w:rsidRDefault="00A017AB" w:rsidP="00AA3D3B">
      <w:pPr>
        <w:jc w:val="left"/>
        <w:rPr>
          <w:rFonts w:ascii="黑体" w:eastAsia="黑体" w:hAnsi="黑体"/>
          <w:sz w:val="32"/>
          <w:szCs w:val="32"/>
        </w:rPr>
      </w:pPr>
      <w:r w:rsidRPr="00763173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:rsidR="00A017AB" w:rsidRPr="007F6F57" w:rsidRDefault="00A017AB" w:rsidP="00AA3D3B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763173">
        <w:rPr>
          <w:rFonts w:ascii="方正小标宋简体" w:eastAsia="方正小标宋简体" w:hAnsi="黑体" w:hint="eastAsia"/>
          <w:sz w:val="44"/>
          <w:szCs w:val="36"/>
        </w:rPr>
        <w:t>新农科研究与改革实践项目推荐汇总表</w:t>
      </w:r>
    </w:p>
    <w:p w:rsidR="00A017AB" w:rsidRPr="00664301" w:rsidRDefault="00A017AB" w:rsidP="00AA3D3B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推荐单位</w:t>
      </w:r>
      <w:r w:rsidRPr="00664301">
        <w:rPr>
          <w:rFonts w:ascii="仿宋" w:eastAsia="仿宋" w:hAnsi="仿宋" w:hint="eastAsia"/>
          <w:sz w:val="28"/>
          <w:szCs w:val="28"/>
        </w:rPr>
        <w:t>（盖章）</w:t>
      </w:r>
      <w:r>
        <w:rPr>
          <w:rFonts w:ascii="仿宋" w:eastAsia="仿宋" w:hAnsi="仿宋" w:hint="eastAsia"/>
          <w:sz w:val="28"/>
          <w:szCs w:val="28"/>
        </w:rPr>
        <w:t>：</w:t>
      </w:r>
      <w:r w:rsidRPr="00891FC6">
        <w:rPr>
          <w:rFonts w:ascii="仿宋" w:eastAsia="仿宋" w:hAnsi="仿宋"/>
          <w:sz w:val="28"/>
          <w:szCs w:val="28"/>
          <w:u w:val="single"/>
        </w:rPr>
        <w:t xml:space="preserve">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</w:t>
      </w:r>
      <w:r w:rsidRPr="00664301">
        <w:rPr>
          <w:rFonts w:ascii="仿宋" w:eastAsia="仿宋" w:hAnsi="仿宋" w:hint="eastAsia"/>
          <w:sz w:val="28"/>
          <w:szCs w:val="28"/>
        </w:rPr>
        <w:t>单位负责人签字：</w:t>
      </w:r>
      <w:r w:rsidRPr="007A4F24">
        <w:rPr>
          <w:rFonts w:ascii="仿宋" w:eastAsia="仿宋" w:hAnsi="仿宋"/>
          <w:sz w:val="28"/>
          <w:szCs w:val="28"/>
          <w:u w:val="single"/>
        </w:rPr>
        <w:t xml:space="preserve">                    </w:t>
      </w:r>
    </w:p>
    <w:tbl>
      <w:tblPr>
        <w:tblW w:w="49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0"/>
        <w:gridCol w:w="4977"/>
        <w:gridCol w:w="1983"/>
        <w:gridCol w:w="1279"/>
        <w:gridCol w:w="1273"/>
        <w:gridCol w:w="1385"/>
        <w:gridCol w:w="2291"/>
      </w:tblGrid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申报高校</w:t>
            </w: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对应项目</w:t>
            </w:r>
          </w:p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指南编号</w:t>
            </w: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</w:p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职务</w:t>
            </w:r>
            <w:r w:rsidRPr="00295358">
              <w:rPr>
                <w:rFonts w:ascii="仿宋" w:eastAsia="仿宋" w:hAnsi="仿宋"/>
                <w:b/>
                <w:sz w:val="24"/>
                <w:szCs w:val="24"/>
              </w:rPr>
              <w:t>/</w:t>
            </w: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95358">
              <w:rPr>
                <w:rFonts w:ascii="仿宋" w:eastAsia="仿宋" w:hAnsi="仿宋" w:hint="eastAsia"/>
                <w:b/>
                <w:sz w:val="24"/>
                <w:szCs w:val="24"/>
              </w:rPr>
              <w:t>联系人及手机号</w:t>
            </w: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017AB" w:rsidRPr="00295358" w:rsidTr="00295358">
        <w:trPr>
          <w:trHeight w:val="572"/>
          <w:jc w:val="center"/>
        </w:trPr>
        <w:tc>
          <w:tcPr>
            <w:tcW w:w="286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A017AB" w:rsidRPr="00295358" w:rsidRDefault="00A017AB" w:rsidP="0029535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A017AB" w:rsidRPr="00295358" w:rsidRDefault="00A017AB" w:rsidP="0029535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017AB" w:rsidRPr="00F73AB5" w:rsidRDefault="00A017AB" w:rsidP="00A017AB">
      <w:pPr>
        <w:ind w:firstLineChars="2400" w:firstLine="3168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F73AB5">
        <w:rPr>
          <w:rFonts w:ascii="仿宋" w:eastAsia="仿宋" w:hAnsi="仿宋" w:hint="eastAsia"/>
          <w:sz w:val="28"/>
          <w:szCs w:val="28"/>
        </w:rPr>
        <w:t>填</w:t>
      </w:r>
      <w:r>
        <w:rPr>
          <w:rFonts w:ascii="仿宋" w:eastAsia="仿宋" w:hAnsi="仿宋" w:hint="eastAsia"/>
          <w:sz w:val="28"/>
          <w:szCs w:val="28"/>
        </w:rPr>
        <w:t>表</w:t>
      </w:r>
      <w:r w:rsidRPr="00F73AB5">
        <w:rPr>
          <w:rFonts w:ascii="仿宋" w:eastAsia="仿宋" w:hAnsi="仿宋" w:hint="eastAsia"/>
          <w:sz w:val="28"/>
          <w:szCs w:val="28"/>
        </w:rPr>
        <w:t>人：</w:t>
      </w:r>
      <w:r w:rsidRPr="00F73AB5">
        <w:rPr>
          <w:rFonts w:ascii="仿宋" w:eastAsia="仿宋" w:hAnsi="仿宋"/>
          <w:sz w:val="28"/>
          <w:szCs w:val="28"/>
          <w:u w:val="single"/>
        </w:rPr>
        <w:t xml:space="preserve">                   </w:t>
      </w:r>
      <w:r w:rsidRPr="00F73AB5">
        <w:rPr>
          <w:rFonts w:ascii="仿宋" w:eastAsia="仿宋" w:hAnsi="仿宋" w:hint="eastAsia"/>
          <w:sz w:val="28"/>
          <w:szCs w:val="28"/>
        </w:rPr>
        <w:t>电话：</w:t>
      </w:r>
      <w:r w:rsidRPr="00F73AB5">
        <w:rPr>
          <w:rFonts w:ascii="仿宋" w:eastAsia="仿宋" w:hAnsi="仿宋"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/>
          <w:sz w:val="28"/>
          <w:szCs w:val="28"/>
        </w:rPr>
        <w:t xml:space="preserve"> </w:t>
      </w:r>
    </w:p>
    <w:sectPr w:rsidR="00A017AB" w:rsidRPr="00F73AB5" w:rsidSect="00BC68EB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7AB" w:rsidRDefault="00A017AB" w:rsidP="00416112">
      <w:r>
        <w:separator/>
      </w:r>
    </w:p>
  </w:endnote>
  <w:endnote w:type="continuationSeparator" w:id="1">
    <w:p w:rsidR="00A017AB" w:rsidRDefault="00A017AB" w:rsidP="00416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7AB" w:rsidRDefault="00A017AB" w:rsidP="00416112">
      <w:r>
        <w:separator/>
      </w:r>
    </w:p>
  </w:footnote>
  <w:footnote w:type="continuationSeparator" w:id="1">
    <w:p w:rsidR="00A017AB" w:rsidRDefault="00A017AB" w:rsidP="004161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D3B"/>
    <w:rsid w:val="000A25BD"/>
    <w:rsid w:val="000A65CF"/>
    <w:rsid w:val="001573D8"/>
    <w:rsid w:val="001A12F2"/>
    <w:rsid w:val="001F1FB9"/>
    <w:rsid w:val="00295358"/>
    <w:rsid w:val="00382837"/>
    <w:rsid w:val="00416112"/>
    <w:rsid w:val="005428CF"/>
    <w:rsid w:val="00572489"/>
    <w:rsid w:val="00664301"/>
    <w:rsid w:val="006902E7"/>
    <w:rsid w:val="00745475"/>
    <w:rsid w:val="00763173"/>
    <w:rsid w:val="007955C8"/>
    <w:rsid w:val="007A4F24"/>
    <w:rsid w:val="007F6F57"/>
    <w:rsid w:val="00820ED8"/>
    <w:rsid w:val="008666D8"/>
    <w:rsid w:val="00867D55"/>
    <w:rsid w:val="0087719B"/>
    <w:rsid w:val="00885B0E"/>
    <w:rsid w:val="00891FC6"/>
    <w:rsid w:val="008F6D9B"/>
    <w:rsid w:val="009313F1"/>
    <w:rsid w:val="009B285D"/>
    <w:rsid w:val="009D1C40"/>
    <w:rsid w:val="00A017AB"/>
    <w:rsid w:val="00AA3D3B"/>
    <w:rsid w:val="00B45A26"/>
    <w:rsid w:val="00B71958"/>
    <w:rsid w:val="00BC68EB"/>
    <w:rsid w:val="00BE3F4E"/>
    <w:rsid w:val="00DA691F"/>
    <w:rsid w:val="00DF5D74"/>
    <w:rsid w:val="00E45F4C"/>
    <w:rsid w:val="00F33872"/>
    <w:rsid w:val="00F73AB5"/>
    <w:rsid w:val="00F9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D3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3D3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16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611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16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611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40</Words>
  <Characters>232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china</cp:lastModifiedBy>
  <cp:revision>4</cp:revision>
  <dcterms:created xsi:type="dcterms:W3CDTF">2020-01-21T06:38:00Z</dcterms:created>
  <dcterms:modified xsi:type="dcterms:W3CDTF">2020-02-14T05:49:00Z</dcterms:modified>
</cp:coreProperties>
</file>